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9FCD33" w14:textId="77777777" w:rsidR="00C12D8F" w:rsidRDefault="00C12D8F" w:rsidP="00296D03">
      <w:pPr>
        <w:rPr>
          <w:rFonts w:ascii="Source Sans Pro" w:hAnsi="Source Sans Pro"/>
        </w:rPr>
      </w:pPr>
    </w:p>
    <w:p w14:paraId="6BCDFA5A" w14:textId="77777777" w:rsidR="006A3EE0" w:rsidRDefault="006A3EE0" w:rsidP="006A3EE0">
      <w:pPr>
        <w:rPr>
          <w:rFonts w:ascii="Calibri" w:hAnsi="Calibri" w:cs="Tahoma"/>
          <w:b/>
          <w:color w:val="1F3864"/>
          <w:sz w:val="28"/>
          <w:szCs w:val="28"/>
        </w:rPr>
      </w:pPr>
    </w:p>
    <w:p w14:paraId="19CD356B" w14:textId="77777777" w:rsidR="006A3EE0" w:rsidRPr="003D7EA0" w:rsidRDefault="006A3EE0" w:rsidP="003D7EA0">
      <w:pPr>
        <w:pStyle w:val="Naslov2"/>
        <w:jc w:val="right"/>
        <w:rPr>
          <w:rFonts w:ascii="Source Sans Pro" w:hAnsi="Source Sans Pro"/>
          <w:sz w:val="24"/>
          <w:szCs w:val="24"/>
        </w:rPr>
      </w:pPr>
      <w:r w:rsidRPr="003D7EA0">
        <w:rPr>
          <w:rFonts w:ascii="Source Sans Pro" w:hAnsi="Source Sans Pro"/>
          <w:sz w:val="24"/>
          <w:szCs w:val="24"/>
        </w:rPr>
        <w:t>Priloga 9</w:t>
      </w:r>
    </w:p>
    <w:p w14:paraId="7086FD45" w14:textId="77777777" w:rsidR="006A3EE0" w:rsidRPr="005230C6" w:rsidRDefault="006A3EE0" w:rsidP="006A3EE0">
      <w:pPr>
        <w:jc w:val="right"/>
        <w:rPr>
          <w:rFonts w:ascii="Source Sans Pro" w:hAnsi="Source Sans Pro"/>
        </w:rPr>
      </w:pPr>
    </w:p>
    <w:p w14:paraId="05AF3123" w14:textId="77777777" w:rsidR="006A3EE0" w:rsidRPr="005230C6" w:rsidRDefault="006A3EE0" w:rsidP="006A3EE0">
      <w:pPr>
        <w:pStyle w:val="Naslov2"/>
        <w:rPr>
          <w:rFonts w:ascii="Source Sans Pro" w:hAnsi="Source Sans Pro"/>
          <w:sz w:val="24"/>
          <w:szCs w:val="24"/>
        </w:rPr>
      </w:pPr>
      <w:r w:rsidRPr="005230C6">
        <w:rPr>
          <w:rFonts w:ascii="Source Sans Pro" w:hAnsi="Source Sans Pro"/>
          <w:sz w:val="24"/>
          <w:szCs w:val="24"/>
        </w:rPr>
        <w:t>POOBLASTILO ZA PRIDOBITEV POTRDILA IZ KAZENSKE EVIDENCE - PRAVNA OSEBA</w:t>
      </w:r>
    </w:p>
    <w:p w14:paraId="2CFCC2F0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</w:p>
    <w:p w14:paraId="77CF4601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____________________________________________________________________________</w:t>
      </w:r>
    </w:p>
    <w:p w14:paraId="65BD85E1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(naziv pooblastitelja)</w:t>
      </w:r>
    </w:p>
    <w:p w14:paraId="32C5E9C6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</w:p>
    <w:p w14:paraId="6DA60D05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 xml:space="preserve">pooblaščam </w:t>
      </w:r>
    </w:p>
    <w:p w14:paraId="164E6C95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</w:p>
    <w:p w14:paraId="59A85C08" w14:textId="1D058F1B" w:rsidR="006A3EE0" w:rsidRPr="002E58E2" w:rsidRDefault="006A3EE0" w:rsidP="002E58E2">
      <w:pPr>
        <w:jc w:val="both"/>
        <w:rPr>
          <w:rFonts w:ascii="Source Sans Pro" w:hAnsi="Source Sans Pro" w:cs="Tahoma"/>
        </w:rPr>
      </w:pPr>
      <w:r w:rsidRPr="002E58E2">
        <w:rPr>
          <w:rFonts w:ascii="Source Sans Pro" w:hAnsi="Source Sans Pro" w:cs="Tahoma"/>
        </w:rPr>
        <w:t xml:space="preserve">naročnika Javno podjetje OKOLJE Piran, d.o.o., </w:t>
      </w:r>
      <w:proofErr w:type="spellStart"/>
      <w:r w:rsidRPr="002E58E2">
        <w:rPr>
          <w:rFonts w:ascii="Source Sans Pro" w:hAnsi="Source Sans Pro" w:cs="Tahoma"/>
        </w:rPr>
        <w:t>Arze</w:t>
      </w:r>
      <w:proofErr w:type="spellEnd"/>
      <w:r w:rsidRPr="002E58E2">
        <w:rPr>
          <w:rFonts w:ascii="Source Sans Pro" w:hAnsi="Source Sans Pro" w:cs="Tahoma"/>
        </w:rPr>
        <w:t xml:space="preserve"> 1b, 6330 Piran, da lahko za potrebe preverjanja izpolnjevanja pogojev v postopku javnega razpisa »</w:t>
      </w:r>
      <w:r w:rsidR="00E32454" w:rsidRPr="00E32454">
        <w:rPr>
          <w:rFonts w:ascii="Source Sans Pro" w:hAnsi="Source Sans Pro" w:cs="Tahoma"/>
        </w:rPr>
        <w:t xml:space="preserve">DOBAVA KOMUNALNEGA VOZILA – KOMBINIRANO </w:t>
      </w:r>
      <w:bookmarkStart w:id="0" w:name="_GoBack"/>
      <w:bookmarkEnd w:id="0"/>
      <w:r w:rsidR="00E32454" w:rsidRPr="00E32454">
        <w:rPr>
          <w:rFonts w:ascii="Source Sans Pro" w:hAnsi="Source Sans Pro" w:cs="Tahoma"/>
        </w:rPr>
        <w:t>CISTERNSKO VOZILO</w:t>
      </w:r>
      <w:r w:rsidRPr="002E58E2">
        <w:rPr>
          <w:rFonts w:ascii="Calibri" w:hAnsi="Calibri" w:cs="Tahoma"/>
        </w:rPr>
        <w:t>«</w:t>
      </w:r>
      <w:r w:rsidRPr="002E58E2">
        <w:rPr>
          <w:rFonts w:ascii="Source Sans Pro" w:hAnsi="Source Sans Pro"/>
          <w:iCs/>
        </w:rPr>
        <w:t xml:space="preserve"> </w:t>
      </w:r>
      <w:r w:rsidRPr="002E58E2">
        <w:rPr>
          <w:rFonts w:ascii="Source Sans Pro" w:hAnsi="Source Sans Pro" w:cs="Tahoma"/>
        </w:rPr>
        <w:t xml:space="preserve">objavljen na Portalu javnih naročil dne ………………………… pod številko </w:t>
      </w:r>
      <w:r w:rsidRPr="002E58E2">
        <w:rPr>
          <w:rFonts w:ascii="Source Sans Pro" w:hAnsi="Source Sans Pro" w:cs="UL-Times-Krepko"/>
        </w:rPr>
        <w:t>………………………………….</w:t>
      </w:r>
      <w:r w:rsidRPr="002E58E2">
        <w:rPr>
          <w:rFonts w:ascii="Source Sans Pro" w:hAnsi="Source Sans Pro" w:cs="Tahoma"/>
        </w:rPr>
        <w:t xml:space="preserve"> pridobi potrdilo iz kazenske evidence.</w:t>
      </w:r>
    </w:p>
    <w:p w14:paraId="2ADF78D2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</w:p>
    <w:p w14:paraId="5A2AE8EE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Podatki o pravni osebi:</w:t>
      </w:r>
    </w:p>
    <w:p w14:paraId="3B36C7BB" w14:textId="77777777" w:rsidR="006A3EE0" w:rsidRDefault="006A3EE0" w:rsidP="006A3EE0">
      <w:pPr>
        <w:jc w:val="both"/>
        <w:rPr>
          <w:rFonts w:ascii="Source Sans Pro" w:hAnsi="Source Sans Pro" w:cs="Tahoma"/>
        </w:rPr>
      </w:pPr>
    </w:p>
    <w:p w14:paraId="3F991F89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</w:p>
    <w:p w14:paraId="705B92FF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Polno ime podjetja:  _______________________________________________________________</w:t>
      </w:r>
    </w:p>
    <w:p w14:paraId="042344BD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</w:p>
    <w:p w14:paraId="5810C320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Sedež podjetja: _________________________________________________________________</w:t>
      </w:r>
    </w:p>
    <w:p w14:paraId="161A92DF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</w:p>
    <w:p w14:paraId="14812C3D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Občina sedeža podjetja: ___________________________________________________________</w:t>
      </w:r>
    </w:p>
    <w:p w14:paraId="3A8ACE9E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</w:p>
    <w:p w14:paraId="7A254E8C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Številka vpisa v sodni register (št. vložka): ______________________________________________</w:t>
      </w:r>
    </w:p>
    <w:p w14:paraId="0443582F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</w:p>
    <w:p w14:paraId="269AB85A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Matična številka podjetja: __________________________________________________________</w:t>
      </w:r>
    </w:p>
    <w:p w14:paraId="189F0DCB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</w:p>
    <w:p w14:paraId="28E0E7F5" w14:textId="77777777" w:rsidR="006A3EE0" w:rsidRDefault="006A3EE0" w:rsidP="006A3EE0">
      <w:pPr>
        <w:pStyle w:val="Telobesedila-zamik"/>
        <w:ind w:left="0"/>
        <w:rPr>
          <w:rFonts w:ascii="Source Sans Pro" w:hAnsi="Source Sans Pro" w:cs="Tahoma"/>
        </w:rPr>
      </w:pPr>
    </w:p>
    <w:p w14:paraId="572F7938" w14:textId="77777777" w:rsidR="006A3EE0" w:rsidRPr="005230C6" w:rsidRDefault="006A3EE0" w:rsidP="006A3EE0">
      <w:pPr>
        <w:pStyle w:val="Telobesedila-zamik"/>
        <w:ind w:left="0"/>
        <w:rPr>
          <w:rFonts w:ascii="Source Sans Pro" w:hAnsi="Source Sans Pro" w:cs="Tahom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99"/>
        <w:gridCol w:w="1957"/>
        <w:gridCol w:w="4016"/>
      </w:tblGrid>
      <w:tr w:rsidR="006A3EE0" w:rsidRPr="005230C6" w14:paraId="57111881" w14:textId="77777777" w:rsidTr="006301EA">
        <w:tc>
          <w:tcPr>
            <w:tcW w:w="3099" w:type="dxa"/>
          </w:tcPr>
          <w:p w14:paraId="534A43AB" w14:textId="77777777" w:rsidR="006A3EE0" w:rsidRPr="005230C6" w:rsidRDefault="006A3EE0" w:rsidP="006301EA">
            <w:pPr>
              <w:jc w:val="both"/>
              <w:rPr>
                <w:rFonts w:ascii="Source Sans Pro" w:hAnsi="Source Sans Pro" w:cs="Tahoma"/>
              </w:rPr>
            </w:pPr>
            <w:r w:rsidRPr="005230C6">
              <w:rPr>
                <w:rFonts w:ascii="Source Sans Pro" w:hAnsi="Source Sans Pro" w:cs="Tahoma"/>
              </w:rPr>
              <w:t>Datum: __________________</w:t>
            </w:r>
          </w:p>
        </w:tc>
        <w:tc>
          <w:tcPr>
            <w:tcW w:w="1957" w:type="dxa"/>
          </w:tcPr>
          <w:p w14:paraId="6312C74B" w14:textId="77777777" w:rsidR="006A3EE0" w:rsidRPr="005230C6" w:rsidRDefault="006A3EE0" w:rsidP="006301EA">
            <w:pPr>
              <w:jc w:val="both"/>
              <w:rPr>
                <w:rFonts w:ascii="Source Sans Pro" w:hAnsi="Source Sans Pro" w:cs="Tahoma"/>
              </w:rPr>
            </w:pPr>
            <w:r w:rsidRPr="005230C6">
              <w:rPr>
                <w:rFonts w:ascii="Source Sans Pro" w:hAnsi="Source Sans Pro" w:cs="Tahoma"/>
              </w:rPr>
              <w:t>Žig:</w:t>
            </w:r>
          </w:p>
        </w:tc>
        <w:tc>
          <w:tcPr>
            <w:tcW w:w="4016" w:type="dxa"/>
          </w:tcPr>
          <w:p w14:paraId="62746FB8" w14:textId="77777777" w:rsidR="006A3EE0" w:rsidRPr="005230C6" w:rsidRDefault="006A3EE0" w:rsidP="006301EA">
            <w:pPr>
              <w:jc w:val="both"/>
              <w:rPr>
                <w:rFonts w:ascii="Source Sans Pro" w:hAnsi="Source Sans Pro" w:cs="Tahoma"/>
              </w:rPr>
            </w:pPr>
            <w:r w:rsidRPr="005230C6">
              <w:rPr>
                <w:rFonts w:ascii="Source Sans Pro" w:hAnsi="Source Sans Pro" w:cs="Tahoma"/>
              </w:rPr>
              <w:t>Ime in priimek zakonitega zastopnik:</w:t>
            </w:r>
          </w:p>
          <w:p w14:paraId="27EEE021" w14:textId="77777777" w:rsidR="006A3EE0" w:rsidRPr="005230C6" w:rsidRDefault="006A3EE0" w:rsidP="006301EA">
            <w:pPr>
              <w:jc w:val="both"/>
              <w:rPr>
                <w:rFonts w:ascii="Source Sans Pro" w:hAnsi="Source Sans Pro" w:cs="Tahoma"/>
              </w:rPr>
            </w:pPr>
          </w:p>
          <w:p w14:paraId="12191640" w14:textId="77777777" w:rsidR="006A3EE0" w:rsidRPr="005230C6" w:rsidRDefault="006A3EE0" w:rsidP="006301EA">
            <w:pPr>
              <w:jc w:val="both"/>
              <w:rPr>
                <w:rFonts w:ascii="Source Sans Pro" w:hAnsi="Source Sans Pro" w:cs="Tahoma"/>
              </w:rPr>
            </w:pPr>
            <w:r w:rsidRPr="005230C6">
              <w:rPr>
                <w:rFonts w:ascii="Source Sans Pro" w:hAnsi="Source Sans Pro" w:cs="Tahoma"/>
              </w:rPr>
              <w:t>______________________________</w:t>
            </w:r>
          </w:p>
          <w:p w14:paraId="67775AEE" w14:textId="77777777" w:rsidR="006A3EE0" w:rsidRPr="005230C6" w:rsidRDefault="006A3EE0" w:rsidP="006301EA">
            <w:pPr>
              <w:jc w:val="both"/>
              <w:rPr>
                <w:rFonts w:ascii="Source Sans Pro" w:hAnsi="Source Sans Pro" w:cs="Tahoma"/>
              </w:rPr>
            </w:pPr>
          </w:p>
          <w:p w14:paraId="68E859D0" w14:textId="77777777" w:rsidR="006A3EE0" w:rsidRPr="005230C6" w:rsidRDefault="006A3EE0" w:rsidP="006301EA">
            <w:pPr>
              <w:jc w:val="both"/>
              <w:rPr>
                <w:rFonts w:ascii="Source Sans Pro" w:hAnsi="Source Sans Pro" w:cs="Tahoma"/>
              </w:rPr>
            </w:pPr>
            <w:r w:rsidRPr="005230C6">
              <w:rPr>
                <w:rFonts w:ascii="Source Sans Pro" w:hAnsi="Source Sans Pro" w:cs="Tahoma"/>
              </w:rPr>
              <w:t>Podpis:</w:t>
            </w:r>
          </w:p>
          <w:p w14:paraId="34CA7C58" w14:textId="77777777" w:rsidR="006A3EE0" w:rsidRPr="005230C6" w:rsidRDefault="006A3EE0" w:rsidP="006301EA">
            <w:pPr>
              <w:jc w:val="both"/>
              <w:rPr>
                <w:rFonts w:ascii="Source Sans Pro" w:hAnsi="Source Sans Pro" w:cs="Tahoma"/>
              </w:rPr>
            </w:pPr>
            <w:r w:rsidRPr="005230C6">
              <w:rPr>
                <w:rFonts w:ascii="Source Sans Pro" w:hAnsi="Source Sans Pro" w:cs="Tahoma"/>
              </w:rPr>
              <w:t>______________________________</w:t>
            </w:r>
          </w:p>
        </w:tc>
      </w:tr>
    </w:tbl>
    <w:p w14:paraId="45E5F337" w14:textId="77777777" w:rsidR="006A3EE0" w:rsidRPr="005230C6" w:rsidRDefault="006A3EE0" w:rsidP="006A3EE0">
      <w:pPr>
        <w:rPr>
          <w:rFonts w:ascii="Source Sans Pro" w:hAnsi="Source Sans Pro" w:cs="Tahoma"/>
          <w:b/>
          <w:color w:val="1F3864"/>
        </w:rPr>
      </w:pPr>
    </w:p>
    <w:p w14:paraId="5BF428C9" w14:textId="77777777" w:rsidR="00FE2B1E" w:rsidRPr="00AA1D0F" w:rsidRDefault="00FE2B1E" w:rsidP="00296D03">
      <w:pPr>
        <w:rPr>
          <w:rFonts w:ascii="Source Sans Pro" w:hAnsi="Source Sans Pro"/>
        </w:rPr>
      </w:pPr>
    </w:p>
    <w:sectPr w:rsidR="00FE2B1E" w:rsidRPr="00AA1D0F" w:rsidSect="00803C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DA5206" w14:textId="77777777" w:rsidR="00BF29B1" w:rsidRDefault="00BF29B1" w:rsidP="00A05ABC">
      <w:r>
        <w:separator/>
      </w:r>
    </w:p>
  </w:endnote>
  <w:endnote w:type="continuationSeparator" w:id="0">
    <w:p w14:paraId="32D9CF7B" w14:textId="77777777" w:rsidR="00BF29B1" w:rsidRDefault="00BF29B1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Schoolbook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Source Sans Pro">
    <w:panose1 w:val="020B05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L-Times-Krepko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ource Sans Pro Semibold">
    <w:panose1 w:val="00000000000000000000"/>
    <w:charset w:val="00"/>
    <w:family w:val="swiss"/>
    <w:notTrueType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9B7214" w14:textId="77777777" w:rsidR="00FE2B1E" w:rsidRDefault="00FE2B1E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F1EEFE" w14:textId="77777777" w:rsidR="00FE2B1E" w:rsidRDefault="00FE2B1E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BF350D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1" w:name="_Hlk26946328"/>
    <w:bookmarkStart w:id="2" w:name="_Hlk26946329"/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Javno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podjetje OKOLJE Piran, d.o.o. -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Azienda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pubblica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s.r.l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.</w:t>
    </w:r>
  </w:p>
  <w:p w14:paraId="3C63101C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Arze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-Arse 1</w:t>
    </w:r>
    <w:r w:rsidR="00754264"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>, 6330 Piran-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="003734D1"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 w:rsidR="003734D1"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3F6DDA96" w14:textId="77777777" w:rsidR="00803CFB" w:rsidRPr="00864A4E" w:rsidRDefault="00803CFB" w:rsidP="00864A4E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je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vpisana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sodni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register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pri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Okrožnem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sodišču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Kopru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pod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vložno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osnovnega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kapitala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:</w:t>
    </w:r>
    <w:r w:rsidR="00FE2B1E"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>2.458.988</w:t>
    </w:r>
    <w:proofErr w:type="gramStart"/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>,50</w:t>
    </w:r>
    <w:proofErr w:type="gramEnd"/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r w:rsidR="00FE2B1E"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ID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. </w:t>
    </w:r>
    <w:proofErr w:type="gram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za</w:t>
    </w:r>
    <w:proofErr w:type="gram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DDV: SI73819174</w:t>
    </w:r>
    <w:bookmarkEnd w:id="1"/>
    <w:bookmarkEnd w:id="2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1A4C24" w14:textId="77777777" w:rsidR="00BF29B1" w:rsidRDefault="00BF29B1" w:rsidP="00A05ABC">
      <w:r>
        <w:separator/>
      </w:r>
    </w:p>
  </w:footnote>
  <w:footnote w:type="continuationSeparator" w:id="0">
    <w:p w14:paraId="50A9FEDE" w14:textId="77777777" w:rsidR="00BF29B1" w:rsidRDefault="00BF29B1" w:rsidP="00A05A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B61E6E" w14:textId="77777777" w:rsidR="00FE2B1E" w:rsidRDefault="00FE2B1E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E85564" w14:textId="77777777" w:rsidR="00C07F65" w:rsidRDefault="003D7EA0" w:rsidP="00C3231A">
    <w:pPr>
      <w:jc w:val="right"/>
      <w:rPr>
        <w:rFonts w:ascii="Arial" w:hAnsi="Arial" w:cs="Arial"/>
        <w:b/>
        <w:sz w:val="16"/>
        <w:szCs w:val="16"/>
      </w:rPr>
    </w:pPr>
  </w:p>
  <w:p w14:paraId="1D20D8AA" w14:textId="77777777" w:rsidR="008045D5" w:rsidRDefault="003D7EA0" w:rsidP="006E73BD">
    <w:pPr>
      <w:jc w:val="right"/>
      <w:rPr>
        <w:rFonts w:ascii="Arial" w:hAnsi="Arial" w:cs="Arial"/>
        <w:b/>
        <w:sz w:val="16"/>
        <w:szCs w:val="16"/>
      </w:rPr>
    </w:pPr>
  </w:p>
  <w:p w14:paraId="1024A47D" w14:textId="77777777" w:rsidR="008045D5" w:rsidRPr="004866F6" w:rsidRDefault="003D7EA0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04698F" w14:textId="77777777" w:rsidR="00803CFB" w:rsidRPr="00803CFB" w:rsidRDefault="00803CFB" w:rsidP="00803CFB">
    <w:pPr>
      <w:pStyle w:val="Glava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2303EBF5" wp14:editId="687FE5E0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EE0"/>
    <w:rsid w:val="00020E5B"/>
    <w:rsid w:val="00056969"/>
    <w:rsid w:val="0006670B"/>
    <w:rsid w:val="000F4055"/>
    <w:rsid w:val="001B54FE"/>
    <w:rsid w:val="00296D03"/>
    <w:rsid w:val="002C0A12"/>
    <w:rsid w:val="002C7B64"/>
    <w:rsid w:val="002E58E2"/>
    <w:rsid w:val="003236B1"/>
    <w:rsid w:val="0033011D"/>
    <w:rsid w:val="0036526B"/>
    <w:rsid w:val="003734D1"/>
    <w:rsid w:val="003D1D53"/>
    <w:rsid w:val="003D7EA0"/>
    <w:rsid w:val="00422735"/>
    <w:rsid w:val="00480D81"/>
    <w:rsid w:val="00496365"/>
    <w:rsid w:val="004A44B3"/>
    <w:rsid w:val="00524004"/>
    <w:rsid w:val="00546255"/>
    <w:rsid w:val="00611979"/>
    <w:rsid w:val="0063725A"/>
    <w:rsid w:val="00647277"/>
    <w:rsid w:val="006A3EE0"/>
    <w:rsid w:val="006D1891"/>
    <w:rsid w:val="007028B5"/>
    <w:rsid w:val="007059DF"/>
    <w:rsid w:val="00754264"/>
    <w:rsid w:val="00803CFB"/>
    <w:rsid w:val="00845E55"/>
    <w:rsid w:val="00864A4E"/>
    <w:rsid w:val="008A018F"/>
    <w:rsid w:val="00911156"/>
    <w:rsid w:val="00914DB0"/>
    <w:rsid w:val="00986832"/>
    <w:rsid w:val="009A1197"/>
    <w:rsid w:val="00A05ABC"/>
    <w:rsid w:val="00AA1331"/>
    <w:rsid w:val="00AA1D0F"/>
    <w:rsid w:val="00AD69BA"/>
    <w:rsid w:val="00B0515E"/>
    <w:rsid w:val="00BF29B1"/>
    <w:rsid w:val="00C12D8F"/>
    <w:rsid w:val="00C135F5"/>
    <w:rsid w:val="00C30DD5"/>
    <w:rsid w:val="00CB3C88"/>
    <w:rsid w:val="00CE4F61"/>
    <w:rsid w:val="00CF23BA"/>
    <w:rsid w:val="00D108B8"/>
    <w:rsid w:val="00DC167A"/>
    <w:rsid w:val="00DD135C"/>
    <w:rsid w:val="00E03789"/>
    <w:rsid w:val="00E32454"/>
    <w:rsid w:val="00E32DA6"/>
    <w:rsid w:val="00EB5B38"/>
    <w:rsid w:val="00EF135F"/>
    <w:rsid w:val="00EF258E"/>
    <w:rsid w:val="00F64621"/>
    <w:rsid w:val="00FC1312"/>
    <w:rsid w:val="00FE2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D5203"/>
  <w15:chartTrackingRefBased/>
  <w15:docId w15:val="{3E247F88-0D2B-4A6E-991F-F00F0D4A4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Naslov2">
    <w:name w:val="heading 2"/>
    <w:basedOn w:val="Navaden"/>
    <w:link w:val="Naslov2Znak"/>
    <w:qFormat/>
    <w:rsid w:val="006A3EE0"/>
    <w:pPr>
      <w:keepNext/>
      <w:jc w:val="center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asicParagraph">
    <w:name w:val="[Basic Paragraph]"/>
    <w:basedOn w:val="Navaden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Brezrazmikov">
    <w:name w:val="No Spacing"/>
    <w:uiPriority w:val="1"/>
    <w:qFormat/>
    <w:rsid w:val="00A05ABC"/>
    <w:rPr>
      <w:sz w:val="22"/>
      <w:szCs w:val="22"/>
      <w:lang w:val="sl-SI"/>
    </w:rPr>
  </w:style>
  <w:style w:type="paragraph" w:styleId="Glava">
    <w:name w:val="header"/>
    <w:basedOn w:val="Navaden"/>
    <w:link w:val="GlavaZnak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C12D8F"/>
    <w:rPr>
      <w:color w:val="0563C1" w:themeColor="hyperlink"/>
      <w:u w:val="single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C12D8F"/>
    <w:rPr>
      <w:color w:val="605E5C"/>
      <w:shd w:val="clear" w:color="auto" w:fill="E1DFDD"/>
    </w:rPr>
  </w:style>
  <w:style w:type="character" w:customStyle="1" w:styleId="Naslov2Znak">
    <w:name w:val="Naslov 2 Znak"/>
    <w:basedOn w:val="Privzetapisavaodstavka"/>
    <w:link w:val="Naslov2"/>
    <w:rsid w:val="006A3EE0"/>
    <w:rPr>
      <w:rFonts w:ascii="Times New Roman" w:eastAsia="Times New Roman" w:hAnsi="Times New Roman" w:cs="Times New Roman"/>
      <w:b/>
      <w:bCs/>
      <w:sz w:val="28"/>
      <w:szCs w:val="28"/>
      <w:lang w:val="sl-SI"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6A3EE0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6A3EE0"/>
    <w:rPr>
      <w:rFonts w:ascii="Century Schoolbook" w:eastAsia="Times New Roman" w:hAnsi="Century Schoolbook" w:cs="Times New Roman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2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da\Documents\NMV\NMV2021\STROJ%20ZA%20POMETANJE%20JP\PREDLOGA%20-%20DOPIS%20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 - DOPIS v1.2.dotx</Template>
  <TotalTime>0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Jernej Volk</cp:lastModifiedBy>
  <cp:revision>2</cp:revision>
  <cp:lastPrinted>2019-12-06T12:23:00Z</cp:lastPrinted>
  <dcterms:created xsi:type="dcterms:W3CDTF">2022-12-13T13:35:00Z</dcterms:created>
  <dcterms:modified xsi:type="dcterms:W3CDTF">2022-12-13T13:35:00Z</dcterms:modified>
</cp:coreProperties>
</file>